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CFEB8" w14:textId="77777777" w:rsidR="0081749F" w:rsidRDefault="0081749F" w:rsidP="00817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PLANK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3514ACD7" w14:textId="77777777" w:rsidR="0081749F" w:rsidRDefault="0081749F" w:rsidP="00817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5377F55" w14:textId="77777777" w:rsidR="0081749F" w:rsidRDefault="0081749F" w:rsidP="0081749F">
      <w:pPr>
        <w:rPr>
          <w:rFonts w:ascii="Times New Roman" w:hAnsi="Times New Roman" w:cs="Times New Roman"/>
          <w:sz w:val="24"/>
          <w:szCs w:val="24"/>
        </w:rPr>
      </w:pPr>
    </w:p>
    <w:p w14:paraId="6D1CC7CD" w14:textId="77777777" w:rsidR="0081749F" w:rsidRDefault="0081749F" w:rsidP="0081749F">
      <w:pPr>
        <w:rPr>
          <w:rFonts w:ascii="Times New Roman" w:hAnsi="Times New Roman" w:cs="Times New Roman"/>
          <w:sz w:val="24"/>
          <w:szCs w:val="24"/>
        </w:rPr>
      </w:pPr>
    </w:p>
    <w:p w14:paraId="042A0148" w14:textId="77777777" w:rsidR="0081749F" w:rsidRDefault="0081749F" w:rsidP="00817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Aug.1405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A7FD9BB" w14:textId="77777777" w:rsidR="0081749F" w:rsidRDefault="0081749F" w:rsidP="0081749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p.246)</w:t>
      </w:r>
    </w:p>
    <w:p w14:paraId="75D0CC13" w14:textId="77777777" w:rsidR="0081749F" w:rsidRDefault="0081749F" w:rsidP="00817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631D961" w14:textId="77777777" w:rsidR="0081749F" w:rsidRDefault="0081749F" w:rsidP="0081749F">
      <w:pPr>
        <w:rPr>
          <w:rFonts w:ascii="Times New Roman" w:hAnsi="Times New Roman" w:cs="Times New Roman"/>
          <w:sz w:val="24"/>
          <w:szCs w:val="24"/>
        </w:rPr>
      </w:pPr>
    </w:p>
    <w:p w14:paraId="216D4E68" w14:textId="77777777" w:rsidR="0081749F" w:rsidRDefault="0081749F" w:rsidP="0081749F">
      <w:pPr>
        <w:rPr>
          <w:rFonts w:ascii="Times New Roman" w:hAnsi="Times New Roman" w:cs="Times New Roman"/>
          <w:sz w:val="24"/>
          <w:szCs w:val="24"/>
        </w:rPr>
      </w:pPr>
    </w:p>
    <w:p w14:paraId="7965C265" w14:textId="77777777" w:rsidR="0081749F" w:rsidRDefault="0081749F" w:rsidP="00817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2021</w:t>
      </w:r>
    </w:p>
    <w:p w14:paraId="0020C8E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FA9D" w14:textId="77777777" w:rsidR="0081749F" w:rsidRDefault="0081749F" w:rsidP="009139A6">
      <w:r>
        <w:separator/>
      </w:r>
    </w:p>
  </w:endnote>
  <w:endnote w:type="continuationSeparator" w:id="0">
    <w:p w14:paraId="791B0B6F" w14:textId="77777777" w:rsidR="0081749F" w:rsidRDefault="008174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76B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D8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E2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93AEA" w14:textId="77777777" w:rsidR="0081749F" w:rsidRDefault="0081749F" w:rsidP="009139A6">
      <w:r>
        <w:separator/>
      </w:r>
    </w:p>
  </w:footnote>
  <w:footnote w:type="continuationSeparator" w:id="0">
    <w:p w14:paraId="2B92E562" w14:textId="77777777" w:rsidR="0081749F" w:rsidRDefault="008174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19A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6F7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443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9F"/>
    <w:rsid w:val="000666E0"/>
    <w:rsid w:val="002510B7"/>
    <w:rsid w:val="005C130B"/>
    <w:rsid w:val="0081749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4376B"/>
  <w15:chartTrackingRefBased/>
  <w15:docId w15:val="{8A9AA889-D81B-445F-BB3F-3E1D6A6F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9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2022-01-10T11:04:00Z</dcterms:created>
  <dcterms:modified xsi:type="dcterms:W3CDTF">2022-01-10T11:04:00Z</dcterms:modified>
</cp:coreProperties>
</file>